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2026040005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KSM Kommunalservice Mecklenburg AöR und IKT-Ost AöR - Rahmenvereinbarung über den Bezug von Apple-Hardware inkl. Zubehör für Schulen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KSM Kommunalservice Mecklenburg AöR und IKT-Ost AöR - Rahmenvereinbarung über den Bezug von Apple-Hardware inkl. Zubehör für Schulen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